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0DBB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119bis</w:t>
      </w:r>
      <w:r>
        <w:rPr>
          <w:b/>
          <w:i/>
          <w:noProof/>
          <w:sz w:val="28"/>
        </w:rPr>
        <w:tab/>
      </w:r>
      <w:bookmarkStart w:id="0" w:name="_GoBack"/>
      <w:r w:rsidR="008763E2">
        <w:rPr>
          <w:b/>
          <w:noProof/>
          <w:sz w:val="24"/>
        </w:rPr>
        <w:t>R3-23</w:t>
      </w:r>
      <w:r w:rsidR="00206248">
        <w:rPr>
          <w:b/>
          <w:noProof/>
          <w:sz w:val="24"/>
        </w:rPr>
        <w:t>1414</w:t>
      </w:r>
      <w:bookmarkEnd w:id="0"/>
    </w:p>
    <w:p w14:paraId="7CB45193" w14:textId="024EBB13" w:rsidR="001E41F3" w:rsidRDefault="0028367A" w:rsidP="005E2C44">
      <w:pPr>
        <w:pStyle w:val="CRCoverPage"/>
        <w:outlineLvl w:val="0"/>
        <w:rPr>
          <w:b/>
          <w:noProof/>
          <w:sz w:val="24"/>
        </w:rPr>
      </w:pPr>
      <w:r w:rsidRPr="0028367A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Pr="0028367A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>-</w:t>
      </w:r>
      <w:r w:rsidRPr="0028367A">
        <w:rPr>
          <w:b/>
          <w:noProof/>
          <w:sz w:val="24"/>
        </w:rPr>
        <w:t>26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7C60D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1AFC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206248" w:rsidRPr="00206248">
              <w:rPr>
                <w:b/>
                <w:noProof/>
                <w:sz w:val="28"/>
              </w:rPr>
              <w:t>1150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A32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90B8F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27018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292E9" w:rsidR="001E41F3" w:rsidRDefault="005378F2" w:rsidP="005378F2">
            <w:pPr>
              <w:pStyle w:val="CRCoverPage"/>
              <w:spacing w:after="0"/>
              <w:rPr>
                <w:noProof/>
              </w:rPr>
            </w:pPr>
            <w:r w:rsidRPr="005378F2">
              <w:rPr>
                <w:noProof/>
              </w:rPr>
              <w:t>ASN.1 Correction of PRACH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2E4B1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482683">
              <w:rPr>
                <w:noProof/>
                <w:lang w:eastAsia="zh-CN"/>
              </w:rPr>
              <w:t>, ZTE</w:t>
            </w:r>
            <w:r w:rsidR="00816F66">
              <w:rPr>
                <w:noProof/>
                <w:lang w:eastAsia="zh-CN"/>
              </w:rPr>
              <w:t>,CATT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77FC8" w:rsidR="001E41F3" w:rsidRDefault="00B73D1B">
            <w:pPr>
              <w:pStyle w:val="CRCoverPage"/>
              <w:spacing w:after="0"/>
              <w:ind w:left="100"/>
              <w:rPr>
                <w:noProof/>
              </w:rPr>
            </w:pPr>
            <w:r w:rsidRPr="00B73D1B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4A723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1A4EA" w:rsidR="001E41F3" w:rsidRDefault="002701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FE6FA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 w:rsidRPr="000808C0">
              <w:rPr>
                <w:noProof/>
              </w:rPr>
              <w:t xml:space="preserve">Presence of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  is not aligned with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62E4E" w14:textId="77777777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move Optional for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4D37FD13" w:rsidR="000808C0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protocol point of view. The impact can be considered isolated because the change affects only PRACH Configuation. 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42172" w:rsidR="001E41F3" w:rsidRDefault="003741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ASN.1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2B4E9" w:rsidR="001E41F3" w:rsidRDefault="00370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2F61165" w14:textId="77777777" w:rsidR="00CE1291" w:rsidRPr="00FD0425" w:rsidRDefault="00CE1291" w:rsidP="00CE1291">
      <w:pPr>
        <w:pStyle w:val="4"/>
        <w:rPr>
          <w:lang w:val="fr-FR"/>
        </w:rPr>
      </w:pPr>
      <w:bookmarkStart w:id="2" w:name="_Toc45832548"/>
      <w:bookmarkStart w:id="3" w:name="_Toc51763828"/>
      <w:bookmarkStart w:id="4" w:name="_Toc64448998"/>
      <w:bookmarkStart w:id="5" w:name="_Toc66289657"/>
      <w:bookmarkStart w:id="6" w:name="_Toc74154770"/>
      <w:bookmarkStart w:id="7" w:name="_Toc81383514"/>
      <w:bookmarkStart w:id="8" w:name="_Toc88658147"/>
      <w:bookmarkStart w:id="9" w:name="_Toc97911059"/>
      <w:bookmarkStart w:id="10" w:name="_Toc99038819"/>
      <w:bookmarkStart w:id="11" w:name="_Toc99731082"/>
      <w:bookmarkStart w:id="12" w:name="_Toc105511213"/>
      <w:bookmarkStart w:id="13" w:name="_Toc105927745"/>
      <w:bookmarkStart w:id="14" w:name="_Toc106110285"/>
      <w:bookmarkStart w:id="15" w:name="_Toc113835722"/>
      <w:bookmarkStart w:id="16" w:name="_Toc120124570"/>
      <w:bookmarkStart w:id="17" w:name="_Toc121161570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505F30F" w14:textId="77777777" w:rsidR="00CE1291" w:rsidRPr="00DD5A6B" w:rsidRDefault="00CE1291" w:rsidP="00CE1291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CE1291" w:rsidRPr="00FD0425" w14:paraId="4F9BCB8E" w14:textId="77777777" w:rsidTr="00D66096">
        <w:tc>
          <w:tcPr>
            <w:tcW w:w="2162" w:type="dxa"/>
          </w:tcPr>
          <w:p w14:paraId="404A561A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ED5F124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0910024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05BF4DE8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171C7541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CB0C64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DA720A2" w14:textId="77777777" w:rsidR="00CE1291" w:rsidRPr="00FD0425" w:rsidRDefault="00CE1291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CE1291" w:rsidRPr="00FD0425" w14:paraId="173FA2AE" w14:textId="77777777" w:rsidTr="00D66096">
        <w:tc>
          <w:tcPr>
            <w:tcW w:w="2162" w:type="dxa"/>
          </w:tcPr>
          <w:p w14:paraId="26DCE539" w14:textId="77777777" w:rsidR="00CE1291" w:rsidRPr="00FD0425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03527EFF" w14:textId="77777777" w:rsidR="00CE1291" w:rsidRPr="00FD0425" w:rsidRDefault="00CE1291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EDEB476" w14:textId="77777777" w:rsidR="00CE1291" w:rsidRPr="00FD0425" w:rsidRDefault="00CE1291" w:rsidP="00D66096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</w:tcPr>
          <w:p w14:paraId="10BDD2B6" w14:textId="77777777" w:rsidR="00CE1291" w:rsidRPr="00FD0425" w:rsidRDefault="00CE1291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5D49514E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77" w:type="dxa"/>
          </w:tcPr>
          <w:p w14:paraId="60C0F839" w14:textId="77777777" w:rsidR="00CE1291" w:rsidRDefault="00CE1291" w:rsidP="00D66096">
            <w:pPr>
              <w:pStyle w:val="TAC"/>
              <w:rPr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FF8935" w14:textId="77777777" w:rsidR="00CE1291" w:rsidRDefault="00CE1291" w:rsidP="00D66096">
            <w:pPr>
              <w:pStyle w:val="TAC"/>
              <w:rPr>
                <w:lang w:eastAsia="zh-CN"/>
              </w:rPr>
            </w:pPr>
          </w:p>
        </w:tc>
      </w:tr>
      <w:tr w:rsidR="00CE1291" w:rsidRPr="00FD0425" w14:paraId="18C0C674" w14:textId="77777777" w:rsidTr="00D66096">
        <w:tc>
          <w:tcPr>
            <w:tcW w:w="2162" w:type="dxa"/>
          </w:tcPr>
          <w:p w14:paraId="7F509A50" w14:textId="77777777" w:rsidR="00CE1291" w:rsidRPr="00FD0425" w:rsidRDefault="00CE1291" w:rsidP="00D66096">
            <w:pPr>
              <w:pStyle w:val="TAL"/>
              <w:ind w:left="100"/>
              <w:rPr>
                <w:rFonts w:eastAsia="宋体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523CFC9A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08B37E6F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69061DAC" w14:textId="77777777" w:rsidR="00CE1291" w:rsidRPr="00FD0425" w:rsidRDefault="00CE1291" w:rsidP="00D66096">
            <w:pPr>
              <w:pStyle w:val="TAL"/>
              <w:rPr>
                <w:lang w:eastAsia="ja-JP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</w:t>
            </w:r>
            <w:r>
              <w:rPr>
                <w:rFonts w:eastAsia="宋体" w:cs="Arial"/>
                <w:lang w:eastAsia="zh-CN"/>
              </w:rPr>
              <w:t xml:space="preserve">, </w:t>
            </w:r>
            <w:r>
              <w:rPr>
                <w:lang w:eastAsia="ja-JP"/>
              </w:rPr>
              <w:t>scs 480, scs960</w:t>
            </w:r>
            <w:r w:rsidRPr="00EC4691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</w:tcPr>
          <w:p w14:paraId="2AAD35EA" w14:textId="77777777" w:rsidR="00CE1291" w:rsidRPr="002356A7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scs120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scs 480, and scs960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51FA1119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PRACH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016EC3AD" w14:textId="77777777" w:rsidR="00CE1291" w:rsidRPr="002356A7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55844A" w14:textId="77777777" w:rsidR="00CE1291" w:rsidRPr="002356A7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6D6BD73B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EA1" w14:textId="77777777" w:rsidR="00CE1291" w:rsidRPr="00F40767" w:rsidRDefault="00CE1291" w:rsidP="00D66096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D772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78D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EDF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9F4292">
              <w:rPr>
                <w:rFonts w:eastAsia="宋体" w:cs="Arial"/>
                <w:lang w:eastAsia="zh-CN"/>
              </w:rPr>
              <w:t>INTEGER (0.. maxNrofPhysicalResourceBlocks-1,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1E6" w14:textId="77777777" w:rsidR="00CE1291" w:rsidRPr="009F4292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or the preamble part of MSGA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B6189EF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41B61F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14.25pt" o:ole="">
                  <v:imagedata r:id="rId12" o:title=""/>
                </v:shape>
                <o:OLEObject Type="Embed" ProgID="Equation.3" ShapeID="_x0000_i1025" DrawAspect="Content" ObjectID="_1742325448" r:id="rId13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or </w:t>
            </w:r>
            <w:r w:rsidRPr="006A6F20">
              <w:rPr>
                <w:rFonts w:ascii="Geneva" w:hAnsi="Geneva"/>
                <w:i/>
                <w:iCs/>
                <w:szCs w:val="18"/>
                <w:lang w:eastAsia="zh-CN"/>
              </w:rPr>
              <w:t>msgA-RO-FrequencyStart-r16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D73" w14:textId="77777777" w:rsidR="00CE1291" w:rsidRPr="009F4292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6A3" w14:textId="77777777" w:rsidR="00CE1291" w:rsidRPr="009F4292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59247A32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F3A" w14:textId="77777777" w:rsidR="00CE1291" w:rsidRPr="00F40767" w:rsidRDefault="00CE1291" w:rsidP="00D66096">
            <w:pPr>
              <w:pStyle w:val="TAL"/>
              <w:ind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A62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42C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C45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5F414E">
              <w:rPr>
                <w:rFonts w:eastAsia="宋体" w:cs="Arial"/>
                <w:lang w:eastAsia="zh-CN"/>
              </w:rPr>
              <w:t>ENUMERATED (one, two, four, eight,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1635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9924" w14:textId="77777777" w:rsidR="00CE1291" w:rsidRDefault="00CE1291" w:rsidP="00D66096">
            <w:pPr>
              <w:pStyle w:val="TAC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229" w14:textId="77777777" w:rsidR="00CE1291" w:rsidRDefault="00CE1291" w:rsidP="00D66096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E1291" w:rsidRPr="00FD0425" w14:paraId="41D38A0C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37B" w14:textId="77777777" w:rsidR="00CE1291" w:rsidRPr="00F40767" w:rsidRDefault="00CE1291" w:rsidP="00D66096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549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82C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3FA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812BB">
              <w:rPr>
                <w:rFonts w:eastAsia="宋体" w:cs="Arial"/>
                <w:lang w:eastAsia="zh-CN"/>
              </w:rPr>
              <w:t>INTEGER (0.. 255, …</w:t>
            </w:r>
            <w:r>
              <w:rPr>
                <w:rFonts w:eastAsia="宋体" w:cs="Arial" w:hint="eastAsia"/>
                <w:lang w:eastAsia="zh-CN"/>
              </w:rPr>
              <w:t>, 256..262</w:t>
            </w:r>
            <w:r w:rsidRPr="00A812B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F68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713" w14:textId="77777777" w:rsidR="00CE1291" w:rsidRPr="00A812B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4FC" w14:textId="77777777" w:rsidR="00CE1291" w:rsidRPr="00A812B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2A644F11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D888" w14:textId="77777777" w:rsidR="00CE1291" w:rsidRPr="00F40767" w:rsidRDefault="00CE1291" w:rsidP="00D66096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201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016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8E1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ENUMERATED </w:t>
            </w:r>
            <w:r>
              <w:rPr>
                <w:rFonts w:eastAsia="宋体" w:cs="Arial" w:hint="eastAsia"/>
                <w:lang w:eastAsia="zh-CN"/>
              </w:rPr>
              <w:t>(</w:t>
            </w:r>
            <w:r w:rsidRPr="00815312">
              <w:rPr>
                <w:rFonts w:eastAsia="宋体" w:cs="Arial"/>
                <w:lang w:eastAsia="zh-CN"/>
              </w:rPr>
              <w:t>oneEighth, oneFourth, oneHalf, one, two, four, eight, sixteen</w:t>
            </w:r>
            <w:r>
              <w:rPr>
                <w:rFonts w:eastAsia="宋体" w:cs="Arial" w:hint="eastAsia"/>
                <w:lang w:eastAsia="zh-CN"/>
              </w:rPr>
              <w:t>, ...)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8BA5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3B7" w14:textId="77777777" w:rsid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72D" w14:textId="77777777" w:rsid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CE1291" w:rsidRPr="00FD0425" w14:paraId="43B1EDF9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138" w14:textId="77777777" w:rsidR="00CE1291" w:rsidRPr="00F40767" w:rsidRDefault="00CE1291" w:rsidP="00D66096">
            <w:pPr>
              <w:pStyle w:val="TAL"/>
              <w:ind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D92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063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3AB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875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954" w14:textId="77777777" w:rsid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9D9" w14:textId="77777777" w:rsid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CE1291" w:rsidRPr="00FD0425" w14:paraId="620DBA3D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1EA" w14:textId="77777777" w:rsidR="00CE1291" w:rsidRPr="00F40767" w:rsidRDefault="00CE1291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AA49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8E9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D0A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622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026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16C8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5A067257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038" w14:textId="77777777" w:rsidR="00CE1291" w:rsidRPr="00F40767" w:rsidRDefault="00CE1291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A10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9DD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2CA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F5E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6C6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AAA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7F15795D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17E" w14:textId="77777777" w:rsidR="00CE1291" w:rsidRPr="00F40767" w:rsidRDefault="00CE1291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191A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B7B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9C6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</w:t>
            </w:r>
            <w:r w:rsidRPr="006F274B">
              <w:rPr>
                <w:rFonts w:eastAsia="宋体" w:cs="Arial"/>
                <w:lang w:eastAsia="zh-CN"/>
              </w:rPr>
              <w:t>837)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4B1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C92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0AA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42AEB124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C4B" w14:textId="77777777" w:rsidR="00CE1291" w:rsidRPr="00F40767" w:rsidRDefault="00CE1291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EA8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0527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EC9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977C2">
              <w:rPr>
                <w:rFonts w:eastAsia="宋体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F89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95A8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D50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40AE8688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C11" w14:textId="77777777" w:rsidR="00CE1291" w:rsidRPr="00F40767" w:rsidRDefault="00CE1291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7CA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B2B" w14:textId="77777777" w:rsidR="00CE1291" w:rsidRPr="00FD0425" w:rsidRDefault="00CE1291" w:rsidP="00D66096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F98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54A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760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2280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7836359D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6F8" w14:textId="77777777" w:rsidR="00CE1291" w:rsidRPr="00F40767" w:rsidRDefault="00CE1291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71C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4506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75C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4664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F98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7F6" w14:textId="77777777" w:rsidR="00CE1291" w:rsidRPr="00FD0425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2A3C6BFF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2A7" w14:textId="77777777" w:rsidR="00CE1291" w:rsidRPr="00F40767" w:rsidRDefault="00CE1291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C01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C4F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CC1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</w:t>
            </w:r>
            <w:r>
              <w:rPr>
                <w:rFonts w:eastAsia="宋体"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444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427" w14:textId="77777777" w:rsidR="00CE1291" w:rsidRPr="002D7D3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4B52" w14:textId="77777777" w:rsidR="00CE1291" w:rsidRPr="002D7D3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305E5E39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BFE" w14:textId="77777777" w:rsidR="00CE1291" w:rsidRPr="00CE1291" w:rsidRDefault="00CE1291" w:rsidP="00D66096">
            <w:pPr>
              <w:pStyle w:val="TAL"/>
              <w:ind w:left="400"/>
              <w:rPr>
                <w:highlight w:val="yellow"/>
                <w:lang w:eastAsia="zh-CN"/>
              </w:rPr>
            </w:pPr>
            <w:r w:rsidRPr="00CE1291">
              <w:rPr>
                <w:highlight w:val="yellow"/>
              </w:rPr>
              <w:t>&gt;&gt;&gt;&gt;Root Sequence Index</w:t>
            </w:r>
            <w:r w:rsidRPr="00CE1291">
              <w:rPr>
                <w:rFonts w:hint="eastAsia"/>
                <w:highlight w:val="yellow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E9E" w14:textId="77777777" w:rsidR="00CE1291" w:rsidRPr="00CE1291" w:rsidRDefault="00CE1291" w:rsidP="00D66096">
            <w:pPr>
              <w:pStyle w:val="TAL"/>
              <w:rPr>
                <w:highlight w:val="yellow"/>
                <w:lang w:eastAsia="zh-CN"/>
              </w:rPr>
            </w:pPr>
            <w:r w:rsidRPr="00CE1291">
              <w:rPr>
                <w:highlight w:val="yellow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1A3D" w14:textId="77777777" w:rsidR="00CE1291" w:rsidRPr="00CE1291" w:rsidRDefault="00CE1291" w:rsidP="00D66096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8401" w14:textId="77777777" w:rsidR="00CE1291" w:rsidRPr="00CE1291" w:rsidRDefault="00CE1291" w:rsidP="00D66096">
            <w:pPr>
              <w:pStyle w:val="TAL"/>
              <w:rPr>
                <w:rFonts w:eastAsia="宋体" w:cs="Arial"/>
                <w:highlight w:val="yellow"/>
                <w:lang w:eastAsia="zh-CN"/>
              </w:rPr>
            </w:pPr>
            <w:r w:rsidRPr="00CE1291">
              <w:rPr>
                <w:rFonts w:eastAsia="宋体" w:cs="Arial"/>
                <w:highlight w:val="yellow"/>
                <w:lang w:eastAsia="zh-CN"/>
              </w:rPr>
              <w:t>INTEGER (0..137)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FF24" w14:textId="77777777" w:rsidR="00CE1291" w:rsidRPr="00CE1291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CE1291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 xml:space="preserve">See Section 6.3.3.1 in TS 38.211 </w:t>
            </w:r>
            <w:r w:rsidRPr="00CE1291">
              <w:rPr>
                <w:highlight w:val="yellow"/>
                <w:lang w:eastAsia="ja-JP"/>
              </w:rPr>
              <w:t>[33]</w:t>
            </w:r>
            <w:r w:rsidRPr="00CE1291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DAF" w14:textId="77777777" w:rsidR="00CE1291" w:rsidRP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CE1291">
              <w:rPr>
                <w:highlight w:val="yellow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11BD" w14:textId="77777777" w:rsidR="00CE1291" w:rsidRPr="00CE1291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</w:p>
        </w:tc>
      </w:tr>
      <w:tr w:rsidR="00CE1291" w:rsidRPr="00FD0425" w14:paraId="11419B31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D07" w14:textId="77777777" w:rsidR="00CE1291" w:rsidRPr="0058293E" w:rsidRDefault="00CE1291" w:rsidP="00D66096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17C" w14:textId="77777777" w:rsidR="00CE1291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7E1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072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79D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F7A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310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34C46E25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A21" w14:textId="77777777" w:rsidR="00CE1291" w:rsidRPr="0058293E" w:rsidRDefault="00CE1291" w:rsidP="00D66096">
            <w:pPr>
              <w:pStyle w:val="TAL"/>
              <w:ind w:left="300"/>
            </w:pPr>
            <w:r w:rsidRPr="004F7CEE">
              <w:rPr>
                <w:b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7BA" w14:textId="77777777" w:rsidR="00CE1291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5D7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D694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E4EC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26FF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0B71C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8D1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0B71C9"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CE1291" w:rsidRPr="00FD0425" w14:paraId="4E96C612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6192" w14:textId="77777777" w:rsidR="00CE1291" w:rsidRPr="0058293E" w:rsidRDefault="00CE1291" w:rsidP="00D66096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FF7" w14:textId="77777777" w:rsidR="00CE1291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1F5E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4C9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ENUMERATED (scs30,</w:t>
            </w:r>
            <w:r w:rsidRPr="00EC4691">
              <w:rPr>
                <w:rFonts w:eastAsia="宋体" w:cs="Arial"/>
                <w:lang w:eastAsia="zh-CN"/>
              </w:rPr>
              <w:t xml:space="preserve"> scs120, …</w:t>
            </w:r>
            <w:r>
              <w:rPr>
                <w:lang w:eastAsia="ja-JP"/>
              </w:rPr>
              <w:t xml:space="preserve"> </w:t>
            </w:r>
            <w:r w:rsidRPr="000B71C9">
              <w:rPr>
                <w:lang w:eastAsia="ja-JP"/>
              </w:rPr>
              <w:t>, scs480</w:t>
            </w:r>
            <w:r w:rsidRPr="00EC4691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B69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AF3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0B71C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01C4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72B3F552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2C6" w14:textId="77777777" w:rsidR="00CE1291" w:rsidRPr="0058293E" w:rsidRDefault="00CE1291" w:rsidP="00D66096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E6C" w14:textId="77777777" w:rsidR="00CE1291" w:rsidRDefault="00CE1291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3C9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7E48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(0..569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82A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C18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0B71C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71C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16ACC5C1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35" w14:textId="77777777" w:rsidR="00CE1291" w:rsidRPr="0058293E" w:rsidRDefault="00CE1291" w:rsidP="00D66096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629" w14:textId="77777777" w:rsidR="00CE1291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11C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6CB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5AE4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22A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12748B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07A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6BAF918B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322" w14:textId="77777777" w:rsidR="00CE1291" w:rsidRPr="0058293E" w:rsidRDefault="00CE1291" w:rsidP="00D66096">
            <w:pPr>
              <w:pStyle w:val="TAL"/>
              <w:ind w:left="300"/>
            </w:pPr>
            <w:r w:rsidRPr="004F7CEE">
              <w:rPr>
                <w:b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E20" w14:textId="77777777" w:rsidR="00CE1291" w:rsidRDefault="00CE1291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EB7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D85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3565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181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12748B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C72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12748B"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CE1291" w:rsidRPr="00FD0425" w14:paraId="5575549A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37F" w14:textId="77777777" w:rsidR="00CE1291" w:rsidRPr="0058293E" w:rsidRDefault="00CE1291" w:rsidP="00D66096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EAB" w14:textId="77777777" w:rsidR="00CE1291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6A9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ADA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scs120</w:t>
            </w:r>
            <w:r>
              <w:rPr>
                <w:rFonts w:eastAsia="宋体" w:cs="Arial"/>
                <w:lang w:eastAsia="zh-CN"/>
              </w:rPr>
              <w:t xml:space="preserve">, </w:t>
            </w:r>
            <w:r w:rsidRPr="00EC4691">
              <w:rPr>
                <w:rFonts w:eastAsia="宋体" w:cs="Arial"/>
                <w:lang w:eastAsia="zh-CN"/>
              </w:rPr>
              <w:t>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7F7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8B7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 w:rsidRPr="0012748B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D33B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2FE05C6E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D71" w14:textId="77777777" w:rsidR="00CE1291" w:rsidRPr="0058293E" w:rsidRDefault="00CE1291" w:rsidP="00D66096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532" w14:textId="77777777" w:rsidR="00CE1291" w:rsidRDefault="00CE1291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B09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0C5" w14:textId="77777777" w:rsidR="00CE1291" w:rsidRPr="006F274B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(0..1149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766" w14:textId="77777777" w:rsidR="00CE1291" w:rsidRPr="00FC552B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F83" w14:textId="77777777" w:rsidR="00CE1291" w:rsidRPr="00970C44" w:rsidRDefault="00CE1291" w:rsidP="00D660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BEB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CE1291" w:rsidRPr="00FD0425" w14:paraId="55D7EBC2" w14:textId="77777777" w:rsidTr="00D6609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B6E" w14:textId="77777777" w:rsidR="00CE1291" w:rsidRPr="00F40767" w:rsidRDefault="00CE1291" w:rsidP="00D66096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223" w14:textId="77777777" w:rsidR="00CE1291" w:rsidRPr="00FD0425" w:rsidRDefault="00CE1291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720" w14:textId="77777777" w:rsidR="00CE1291" w:rsidRPr="00FD0425" w:rsidRDefault="00CE1291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8B5E" w14:textId="77777777" w:rsidR="00CE1291" w:rsidRPr="00F40767" w:rsidRDefault="00CE1291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(0..15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FB2" w14:textId="77777777" w:rsidR="00CE1291" w:rsidRPr="00FD0425" w:rsidRDefault="00CE1291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4BF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822" w14:textId="77777777" w:rsidR="00CE1291" w:rsidRPr="00FC552B" w:rsidRDefault="00CE1291" w:rsidP="00D66096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</w:tbl>
    <w:p w14:paraId="577C5189" w14:textId="77777777" w:rsidR="00CE1291" w:rsidRPr="00A92B92" w:rsidRDefault="00CE1291" w:rsidP="00CE1291"/>
    <w:p w14:paraId="01B77639" w14:textId="77777777" w:rsidR="00CE1291" w:rsidRDefault="00CE1291" w:rsidP="00444612">
      <w:pPr>
        <w:rPr>
          <w:noProof/>
          <w:lang w:eastAsia="zh-CN"/>
        </w:rPr>
      </w:pPr>
    </w:p>
    <w:p w14:paraId="6D711106" w14:textId="77777777" w:rsidR="00CE1291" w:rsidRDefault="00CE1291" w:rsidP="00444612">
      <w:pPr>
        <w:rPr>
          <w:noProof/>
          <w:lang w:eastAsia="zh-CN"/>
        </w:rPr>
      </w:pPr>
    </w:p>
    <w:p w14:paraId="128BCBC9" w14:textId="77777777" w:rsidR="00CE1291" w:rsidRDefault="00CE1291" w:rsidP="00444612">
      <w:pPr>
        <w:rPr>
          <w:noProof/>
          <w:lang w:eastAsia="zh-CN"/>
        </w:rPr>
      </w:pPr>
    </w:p>
    <w:p w14:paraId="63FFE030" w14:textId="25A6FEDB" w:rsidR="00444612" w:rsidRDefault="00444612" w:rsidP="0044461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F3F22B7" w14:textId="77777777" w:rsidR="00AD36BE" w:rsidRPr="00EA5FA7" w:rsidRDefault="00AD36BE" w:rsidP="00AD36BE">
      <w:pPr>
        <w:pStyle w:val="3"/>
      </w:pPr>
      <w:bookmarkStart w:id="18" w:name="_Toc20956003"/>
      <w:bookmarkStart w:id="19" w:name="_Toc29893129"/>
      <w:bookmarkStart w:id="20" w:name="_Toc36557066"/>
      <w:bookmarkStart w:id="21" w:name="_Toc45832586"/>
      <w:bookmarkStart w:id="22" w:name="_Toc51763908"/>
      <w:bookmarkStart w:id="23" w:name="_Toc64449080"/>
      <w:bookmarkStart w:id="24" w:name="_Toc66289739"/>
      <w:bookmarkStart w:id="25" w:name="_Toc74154852"/>
      <w:bookmarkStart w:id="26" w:name="_Toc81383596"/>
      <w:bookmarkStart w:id="27" w:name="_Toc88658230"/>
      <w:bookmarkStart w:id="28" w:name="_Toc97911142"/>
      <w:bookmarkStart w:id="29" w:name="_Toc105498301"/>
      <w:bookmarkStart w:id="30" w:name="_Toc112855831"/>
      <w:bookmarkStart w:id="31" w:name="_Toc113837227"/>
      <w:bookmarkStart w:id="32" w:name="_Toc120122823"/>
      <w:r w:rsidRPr="00EA5FA7">
        <w:t>9.4.5</w:t>
      </w:r>
      <w:r w:rsidRPr="00EA5FA7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423A557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68AD2CC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5ADEF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E6AC9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6438D5E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58931BA6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989A9B" w14:textId="77777777" w:rsidR="00AD36BE" w:rsidRPr="00EA5FA7" w:rsidRDefault="00AD36BE" w:rsidP="00AD36BE">
      <w:pPr>
        <w:pStyle w:val="PL"/>
        <w:rPr>
          <w:noProof w:val="0"/>
          <w:snapToGrid w:val="0"/>
        </w:rPr>
      </w:pPr>
    </w:p>
    <w:p w14:paraId="6289EC73" w14:textId="77777777" w:rsidR="00AD36BE" w:rsidRDefault="00AD36BE" w:rsidP="00AD36BE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E221510" w14:textId="77777777" w:rsidR="00CE1291" w:rsidRPr="00EA5FA7" w:rsidRDefault="00CE1291" w:rsidP="00CE1291">
      <w:pPr>
        <w:pStyle w:val="PL"/>
        <w:outlineLvl w:val="3"/>
      </w:pPr>
      <w:r w:rsidRPr="00EA5FA7">
        <w:t>-- L</w:t>
      </w:r>
    </w:p>
    <w:p w14:paraId="4C8ECAB2" w14:textId="77777777" w:rsidR="00CE1291" w:rsidRDefault="00CE1291" w:rsidP="00CE1291">
      <w:pPr>
        <w:pStyle w:val="PL"/>
      </w:pPr>
    </w:p>
    <w:p w14:paraId="1D02FE3C" w14:textId="77777777" w:rsidR="00CE1291" w:rsidRDefault="00CE1291" w:rsidP="00CE1291">
      <w:pPr>
        <w:pStyle w:val="PL"/>
      </w:pPr>
      <w:r>
        <w:t>L139Info ::= SEQUENCE {</w:t>
      </w:r>
    </w:p>
    <w:p w14:paraId="16E00909" w14:textId="77777777" w:rsidR="00CE1291" w:rsidRDefault="00CE1291" w:rsidP="00CE1291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2BC74B74" w14:textId="72CEFB9C" w:rsidR="00CE1291" w:rsidRDefault="00CE1291" w:rsidP="00CE129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del w:id="33" w:author="China Telecom" w:date="2023-03-29T16:40:00Z">
        <w:r w:rsidDel="00CE1291">
          <w:tab/>
        </w:r>
        <w:r w:rsidDel="00CE1291">
          <w:tab/>
        </w:r>
        <w:r w:rsidDel="00CE1291">
          <w:tab/>
        </w:r>
        <w:r w:rsidDel="00CE1291">
          <w:tab/>
        </w:r>
        <w:r w:rsidDel="00CE1291">
          <w:tab/>
        </w:r>
        <w:r w:rsidDel="00CE1291">
          <w:tab/>
        </w:r>
        <w:r w:rsidDel="00CE1291">
          <w:tab/>
        </w:r>
        <w:r w:rsidDel="00CE1291">
          <w:tab/>
          <w:delText>OPTIONAL</w:delText>
        </w:r>
      </w:del>
      <w:r>
        <w:t>,</w:t>
      </w:r>
    </w:p>
    <w:p w14:paraId="17A668ED" w14:textId="77777777" w:rsidR="00CE1291" w:rsidRDefault="00CE1291" w:rsidP="00CE129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6140005" w14:textId="77777777" w:rsidR="00CE1291" w:rsidRDefault="00CE1291" w:rsidP="00CE1291">
      <w:pPr>
        <w:pStyle w:val="PL"/>
      </w:pPr>
      <w:r>
        <w:tab/>
        <w:t>...</w:t>
      </w:r>
    </w:p>
    <w:p w14:paraId="2851BB4D" w14:textId="77777777" w:rsidR="00CE1291" w:rsidRDefault="00CE1291" w:rsidP="00CE1291">
      <w:pPr>
        <w:pStyle w:val="PL"/>
      </w:pPr>
      <w:r>
        <w:t>}</w:t>
      </w:r>
    </w:p>
    <w:p w14:paraId="628B39A2" w14:textId="77777777" w:rsidR="00CE1291" w:rsidRDefault="00CE1291" w:rsidP="00CE1291">
      <w:pPr>
        <w:pStyle w:val="PL"/>
      </w:pPr>
    </w:p>
    <w:p w14:paraId="122EF2B1" w14:textId="77777777" w:rsidR="00CE1291" w:rsidRDefault="00CE1291" w:rsidP="00CE1291">
      <w:pPr>
        <w:pStyle w:val="PL"/>
      </w:pPr>
      <w:r>
        <w:t>L139Info-ExtIEs F1AP-PROTOCOL-EXTENSION ::= {</w:t>
      </w:r>
    </w:p>
    <w:p w14:paraId="2E2126ED" w14:textId="77777777" w:rsidR="00CE1291" w:rsidRDefault="00CE1291" w:rsidP="00CE1291">
      <w:pPr>
        <w:pStyle w:val="PL"/>
      </w:pPr>
      <w:r>
        <w:tab/>
        <w:t>...</w:t>
      </w:r>
    </w:p>
    <w:p w14:paraId="48DF1588" w14:textId="77777777" w:rsidR="00CE1291" w:rsidRDefault="00CE1291" w:rsidP="00CE1291">
      <w:pPr>
        <w:pStyle w:val="PL"/>
      </w:pPr>
      <w:r>
        <w:t>}</w:t>
      </w:r>
    </w:p>
    <w:p w14:paraId="74EAC163" w14:textId="398AEAA9" w:rsidR="007C03F0" w:rsidRDefault="007C03F0">
      <w:pPr>
        <w:rPr>
          <w:noProof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10C90" w14:textId="77777777" w:rsidR="009232E9" w:rsidRDefault="009232E9">
      <w:r>
        <w:separator/>
      </w:r>
    </w:p>
  </w:endnote>
  <w:endnote w:type="continuationSeparator" w:id="0">
    <w:p w14:paraId="61C74C27" w14:textId="77777777" w:rsidR="009232E9" w:rsidRDefault="0092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25F24" w14:textId="77777777" w:rsidR="009232E9" w:rsidRDefault="009232E9">
      <w:r>
        <w:separator/>
      </w:r>
    </w:p>
  </w:footnote>
  <w:footnote w:type="continuationSeparator" w:id="0">
    <w:p w14:paraId="7B71B1FE" w14:textId="77777777" w:rsidR="009232E9" w:rsidRDefault="00923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60"/>
    <w:rsid w:val="00022E4A"/>
    <w:rsid w:val="000808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248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C729C"/>
    <w:rsid w:val="002E472E"/>
    <w:rsid w:val="00305409"/>
    <w:rsid w:val="003609EF"/>
    <w:rsid w:val="0036231A"/>
    <w:rsid w:val="00370969"/>
    <w:rsid w:val="00374145"/>
    <w:rsid w:val="00374DD4"/>
    <w:rsid w:val="003D2AB6"/>
    <w:rsid w:val="003E1A36"/>
    <w:rsid w:val="00404C98"/>
    <w:rsid w:val="00410371"/>
    <w:rsid w:val="004242F1"/>
    <w:rsid w:val="00444612"/>
    <w:rsid w:val="00482683"/>
    <w:rsid w:val="004B21D9"/>
    <w:rsid w:val="004B75B7"/>
    <w:rsid w:val="004C6679"/>
    <w:rsid w:val="005141D9"/>
    <w:rsid w:val="0051580D"/>
    <w:rsid w:val="005378F2"/>
    <w:rsid w:val="00547111"/>
    <w:rsid w:val="00592D74"/>
    <w:rsid w:val="005E2C44"/>
    <w:rsid w:val="00621188"/>
    <w:rsid w:val="006257ED"/>
    <w:rsid w:val="00653DE4"/>
    <w:rsid w:val="00665C47"/>
    <w:rsid w:val="00691876"/>
    <w:rsid w:val="00695808"/>
    <w:rsid w:val="006B46FB"/>
    <w:rsid w:val="006E21FB"/>
    <w:rsid w:val="006E399F"/>
    <w:rsid w:val="0078355E"/>
    <w:rsid w:val="00792342"/>
    <w:rsid w:val="007977A8"/>
    <w:rsid w:val="007B512A"/>
    <w:rsid w:val="007C03F0"/>
    <w:rsid w:val="007C2097"/>
    <w:rsid w:val="007D6A07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D3CCC"/>
    <w:rsid w:val="008E7AD9"/>
    <w:rsid w:val="008F3789"/>
    <w:rsid w:val="008F686C"/>
    <w:rsid w:val="009148DE"/>
    <w:rsid w:val="009232E9"/>
    <w:rsid w:val="00941E30"/>
    <w:rsid w:val="009777D9"/>
    <w:rsid w:val="00991B88"/>
    <w:rsid w:val="009A5753"/>
    <w:rsid w:val="009A579D"/>
    <w:rsid w:val="009E3297"/>
    <w:rsid w:val="009F734F"/>
    <w:rsid w:val="00A246B6"/>
    <w:rsid w:val="00A37117"/>
    <w:rsid w:val="00A47E70"/>
    <w:rsid w:val="00A50CF0"/>
    <w:rsid w:val="00A7671C"/>
    <w:rsid w:val="00AA2CBC"/>
    <w:rsid w:val="00AC5820"/>
    <w:rsid w:val="00AD1CD8"/>
    <w:rsid w:val="00AD36BE"/>
    <w:rsid w:val="00B258BB"/>
    <w:rsid w:val="00B67B97"/>
    <w:rsid w:val="00B73D1B"/>
    <w:rsid w:val="00B968C8"/>
    <w:rsid w:val="00BA3EC5"/>
    <w:rsid w:val="00BA51D9"/>
    <w:rsid w:val="00BB3E7D"/>
    <w:rsid w:val="00BB5DFC"/>
    <w:rsid w:val="00BD279D"/>
    <w:rsid w:val="00BD6BB8"/>
    <w:rsid w:val="00C66BA2"/>
    <w:rsid w:val="00C870F6"/>
    <w:rsid w:val="00C95985"/>
    <w:rsid w:val="00CC5026"/>
    <w:rsid w:val="00CC68D0"/>
    <w:rsid w:val="00CE1291"/>
    <w:rsid w:val="00D03F9A"/>
    <w:rsid w:val="00D062E1"/>
    <w:rsid w:val="00D06D51"/>
    <w:rsid w:val="00D24991"/>
    <w:rsid w:val="00D50255"/>
    <w:rsid w:val="00D66520"/>
    <w:rsid w:val="00D84AE9"/>
    <w:rsid w:val="00DC2DAA"/>
    <w:rsid w:val="00DE34CF"/>
    <w:rsid w:val="00E13F3D"/>
    <w:rsid w:val="00E34898"/>
    <w:rsid w:val="00EB09B7"/>
    <w:rsid w:val="00EE7D7C"/>
    <w:rsid w:val="00F25D98"/>
    <w:rsid w:val="00F300FB"/>
    <w:rsid w:val="00F80F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8C27B-1DDA-44E1-B084-ACA9A4CF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</cp:revision>
  <cp:lastPrinted>1899-12-31T23:00:00Z</cp:lastPrinted>
  <dcterms:created xsi:type="dcterms:W3CDTF">2023-03-29T08:26:00Z</dcterms:created>
  <dcterms:modified xsi:type="dcterms:W3CDTF">2023-04-06T14:31:00Z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